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B5C" w:rsidRPr="00AC58B4" w:rsidRDefault="00D87B5C" w:rsidP="00AC58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58B4">
        <w:rPr>
          <w:rFonts w:ascii="Times New Roman" w:hAnsi="Times New Roman"/>
          <w:b/>
          <w:sz w:val="24"/>
          <w:szCs w:val="24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AC58B4">
            <w:rPr>
              <w:rFonts w:ascii="Times New Roman" w:hAnsi="Times New Roman"/>
              <w:b/>
              <w:sz w:val="24"/>
              <w:szCs w:val="24"/>
            </w:rPr>
            <w:t>NAM</w:t>
          </w:r>
        </w:smartTag>
      </w:smartTag>
    </w:p>
    <w:p w:rsidR="00D87B5C" w:rsidRDefault="00D87B5C" w:rsidP="00AC58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C58B4">
        <w:rPr>
          <w:rFonts w:ascii="Times New Roman" w:hAnsi="Times New Roman"/>
          <w:b/>
          <w:sz w:val="24"/>
          <w:szCs w:val="24"/>
          <w:u w:val="single"/>
        </w:rPr>
        <w:t>Độc lập – Tự do – Hạnh phúc</w:t>
      </w:r>
    </w:p>
    <w:p w:rsidR="00D87B5C" w:rsidRDefault="00D87B5C" w:rsidP="00AC58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87B5C" w:rsidRDefault="00D87B5C" w:rsidP="001C65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081">
        <w:rPr>
          <w:rFonts w:ascii="Times New Roman" w:hAnsi="Times New Roman"/>
          <w:b/>
          <w:sz w:val="28"/>
          <w:szCs w:val="28"/>
        </w:rPr>
        <w:t xml:space="preserve">BÁO </w:t>
      </w:r>
      <w:r>
        <w:rPr>
          <w:rFonts w:ascii="Times New Roman" w:hAnsi="Times New Roman"/>
          <w:b/>
          <w:sz w:val="28"/>
          <w:szCs w:val="28"/>
        </w:rPr>
        <w:t>CÁO TÌNH HÌNH THỰC HIỆN KINH PHÍ ĐỀ TÀI KHCN CẤP  BỘ</w:t>
      </w:r>
    </w:p>
    <w:p w:rsidR="00D87B5C" w:rsidRDefault="00D87B5C" w:rsidP="00857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7B5C" w:rsidRPr="00A9256A" w:rsidRDefault="00D87B5C" w:rsidP="00CE7A9E">
      <w:pPr>
        <w:pStyle w:val="ListParagraph"/>
        <w:numPr>
          <w:ilvl w:val="0"/>
          <w:numId w:val="1"/>
        </w:numPr>
        <w:spacing w:after="0" w:line="240" w:lineRule="auto"/>
        <w:ind w:left="288" w:hanging="288"/>
        <w:rPr>
          <w:rFonts w:ascii="Times New Roman" w:hAnsi="Times New Roman"/>
          <w:sz w:val="24"/>
          <w:szCs w:val="24"/>
        </w:rPr>
      </w:pPr>
      <w:r w:rsidRPr="00A9256A">
        <w:rPr>
          <w:rFonts w:ascii="Times New Roman" w:hAnsi="Times New Roman"/>
          <w:sz w:val="24"/>
          <w:szCs w:val="24"/>
        </w:rPr>
        <w:t>Tên đề tài:</w:t>
      </w:r>
    </w:p>
    <w:p w:rsidR="00D87B5C" w:rsidRPr="00A9256A" w:rsidRDefault="00D87B5C" w:rsidP="00CE7A9E">
      <w:pPr>
        <w:spacing w:after="0" w:line="240" w:lineRule="auto"/>
        <w:ind w:left="288" w:hanging="288"/>
        <w:rPr>
          <w:rFonts w:ascii="Times New Roman" w:hAnsi="Times New Roman"/>
          <w:sz w:val="24"/>
          <w:szCs w:val="24"/>
        </w:rPr>
      </w:pPr>
    </w:p>
    <w:p w:rsidR="00D87B5C" w:rsidRPr="00A9256A" w:rsidRDefault="00D87B5C" w:rsidP="00CE7A9E">
      <w:pPr>
        <w:pStyle w:val="ListParagraph"/>
        <w:numPr>
          <w:ilvl w:val="0"/>
          <w:numId w:val="1"/>
        </w:numPr>
        <w:spacing w:after="0" w:line="240" w:lineRule="auto"/>
        <w:ind w:left="288" w:hanging="288"/>
        <w:rPr>
          <w:rFonts w:ascii="Times New Roman" w:hAnsi="Times New Roman"/>
          <w:sz w:val="24"/>
          <w:szCs w:val="24"/>
        </w:rPr>
      </w:pPr>
      <w:r w:rsidRPr="00A9256A">
        <w:rPr>
          <w:rFonts w:ascii="Times New Roman" w:hAnsi="Times New Roman"/>
          <w:sz w:val="24"/>
          <w:szCs w:val="24"/>
        </w:rPr>
        <w:t>Mã số:</w:t>
      </w:r>
    </w:p>
    <w:p w:rsidR="00D87B5C" w:rsidRPr="00A9256A" w:rsidRDefault="00D87B5C" w:rsidP="00CE7A9E">
      <w:pPr>
        <w:pStyle w:val="ListParagraph"/>
        <w:spacing w:after="0" w:line="240" w:lineRule="auto"/>
        <w:ind w:left="288" w:hanging="288"/>
        <w:rPr>
          <w:rFonts w:ascii="Times New Roman" w:hAnsi="Times New Roman"/>
          <w:sz w:val="24"/>
          <w:szCs w:val="24"/>
        </w:rPr>
      </w:pPr>
    </w:p>
    <w:p w:rsidR="00D87B5C" w:rsidRPr="00A9256A" w:rsidRDefault="00D87B5C" w:rsidP="00CE7A9E">
      <w:pPr>
        <w:pStyle w:val="ListParagraph"/>
        <w:numPr>
          <w:ilvl w:val="0"/>
          <w:numId w:val="1"/>
        </w:numPr>
        <w:spacing w:after="0" w:line="240" w:lineRule="auto"/>
        <w:ind w:left="288" w:hanging="288"/>
        <w:rPr>
          <w:rFonts w:ascii="Times New Roman" w:hAnsi="Times New Roman"/>
          <w:sz w:val="24"/>
          <w:szCs w:val="24"/>
        </w:rPr>
      </w:pPr>
      <w:r w:rsidRPr="00A9256A">
        <w:rPr>
          <w:rFonts w:ascii="Times New Roman" w:hAnsi="Times New Roman"/>
          <w:sz w:val="24"/>
          <w:szCs w:val="24"/>
        </w:rPr>
        <w:t>Thời gian thực hiện:</w:t>
      </w:r>
    </w:p>
    <w:p w:rsidR="00D87B5C" w:rsidRPr="00A9256A" w:rsidRDefault="00D87B5C" w:rsidP="00CE7A9E">
      <w:pPr>
        <w:pStyle w:val="ListParagraph"/>
        <w:spacing w:after="0" w:line="240" w:lineRule="auto"/>
        <w:ind w:left="288" w:hanging="288"/>
        <w:rPr>
          <w:rFonts w:ascii="Times New Roman" w:hAnsi="Times New Roman"/>
          <w:sz w:val="24"/>
          <w:szCs w:val="24"/>
        </w:rPr>
      </w:pPr>
    </w:p>
    <w:p w:rsidR="00D87B5C" w:rsidRPr="00A9256A" w:rsidRDefault="00D87B5C" w:rsidP="00CE7A9E">
      <w:pPr>
        <w:pStyle w:val="ListParagraph"/>
        <w:numPr>
          <w:ilvl w:val="0"/>
          <w:numId w:val="1"/>
        </w:numPr>
        <w:spacing w:after="0" w:line="240" w:lineRule="auto"/>
        <w:ind w:left="288" w:hanging="288"/>
        <w:rPr>
          <w:rFonts w:ascii="Times New Roman" w:hAnsi="Times New Roman"/>
          <w:sz w:val="24"/>
          <w:szCs w:val="24"/>
        </w:rPr>
      </w:pPr>
      <w:r w:rsidRPr="00A9256A">
        <w:rPr>
          <w:rFonts w:ascii="Times New Roman" w:hAnsi="Times New Roman"/>
          <w:sz w:val="24"/>
          <w:szCs w:val="24"/>
        </w:rPr>
        <w:t>Chủ nhiệm đề tài:</w:t>
      </w:r>
    </w:p>
    <w:p w:rsidR="00D87B5C" w:rsidRPr="00A9256A" w:rsidRDefault="00D87B5C" w:rsidP="00CE7A9E">
      <w:pPr>
        <w:pStyle w:val="ListParagraph"/>
        <w:spacing w:after="0" w:line="240" w:lineRule="auto"/>
        <w:ind w:left="288" w:hanging="288"/>
        <w:rPr>
          <w:rFonts w:ascii="Times New Roman" w:hAnsi="Times New Roman"/>
          <w:sz w:val="24"/>
          <w:szCs w:val="24"/>
        </w:rPr>
      </w:pPr>
    </w:p>
    <w:p w:rsidR="00D87B5C" w:rsidRPr="00A9256A" w:rsidRDefault="00D87B5C" w:rsidP="00CE7A9E">
      <w:pPr>
        <w:pStyle w:val="ListParagraph"/>
        <w:numPr>
          <w:ilvl w:val="0"/>
          <w:numId w:val="1"/>
        </w:numPr>
        <w:spacing w:after="0" w:line="240" w:lineRule="auto"/>
        <w:ind w:left="288" w:hanging="288"/>
        <w:rPr>
          <w:rFonts w:ascii="Times New Roman" w:hAnsi="Times New Roman"/>
          <w:sz w:val="24"/>
          <w:szCs w:val="24"/>
        </w:rPr>
      </w:pPr>
      <w:r w:rsidRPr="00A9256A">
        <w:rPr>
          <w:rFonts w:ascii="Times New Roman" w:hAnsi="Times New Roman"/>
          <w:sz w:val="24"/>
          <w:szCs w:val="24"/>
        </w:rPr>
        <w:t>Cơ quan chủ trì: Đại học Huế (nếu là đề tài cấp Bộ); trường Đại học nông Lâm (nếu là đề tài cấp cơ sở ĐHH)</w:t>
      </w:r>
    </w:p>
    <w:p w:rsidR="00D87B5C" w:rsidRPr="00A9256A" w:rsidRDefault="00D87B5C" w:rsidP="00CE7A9E">
      <w:pPr>
        <w:pStyle w:val="ListParagraph"/>
        <w:spacing w:after="0" w:line="240" w:lineRule="auto"/>
        <w:ind w:left="288" w:hanging="288"/>
        <w:rPr>
          <w:rFonts w:ascii="Times New Roman" w:hAnsi="Times New Roman"/>
          <w:sz w:val="24"/>
          <w:szCs w:val="24"/>
        </w:rPr>
      </w:pPr>
    </w:p>
    <w:p w:rsidR="00D87B5C" w:rsidRPr="00A9256A" w:rsidRDefault="00D87B5C" w:rsidP="00CE7A9E">
      <w:pPr>
        <w:pStyle w:val="ListParagraph"/>
        <w:numPr>
          <w:ilvl w:val="0"/>
          <w:numId w:val="1"/>
        </w:numPr>
        <w:spacing w:after="0" w:line="240" w:lineRule="auto"/>
        <w:ind w:left="288" w:hanging="288"/>
        <w:rPr>
          <w:rFonts w:ascii="Times New Roman" w:hAnsi="Times New Roman"/>
          <w:sz w:val="24"/>
          <w:szCs w:val="24"/>
        </w:rPr>
      </w:pPr>
      <w:r w:rsidRPr="00A9256A">
        <w:rPr>
          <w:rFonts w:ascii="Times New Roman" w:hAnsi="Times New Roman"/>
          <w:sz w:val="24"/>
          <w:szCs w:val="24"/>
        </w:rPr>
        <w:t>Tình hình thực hiện kinh phí  qua từng năm:</w:t>
      </w:r>
    </w:p>
    <w:p w:rsidR="00D87B5C" w:rsidRPr="00A9256A" w:rsidRDefault="00D87B5C" w:rsidP="00A9256A">
      <w:pPr>
        <w:pStyle w:val="ListParagraph"/>
        <w:rPr>
          <w:rFonts w:ascii="Times New Roman" w:hAnsi="Times New Roman"/>
          <w:sz w:val="24"/>
          <w:szCs w:val="24"/>
        </w:rPr>
      </w:pPr>
    </w:p>
    <w:tbl>
      <w:tblPr>
        <w:tblW w:w="102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50"/>
        <w:gridCol w:w="2070"/>
        <w:gridCol w:w="3960"/>
        <w:gridCol w:w="2846"/>
      </w:tblGrid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661">
              <w:rPr>
                <w:rFonts w:ascii="Times New Roman" w:hAnsi="Times New Roman"/>
                <w:sz w:val="24"/>
                <w:szCs w:val="24"/>
              </w:rPr>
              <w:t>Năm</w:t>
            </w: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661">
              <w:rPr>
                <w:rFonts w:ascii="Times New Roman" w:hAnsi="Times New Roman"/>
                <w:sz w:val="24"/>
                <w:szCs w:val="24"/>
              </w:rPr>
              <w:t>Kinh phí được cấp (đồng)</w:t>
            </w: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661">
              <w:rPr>
                <w:rFonts w:ascii="Times New Roman" w:hAnsi="Times New Roman"/>
                <w:sz w:val="24"/>
                <w:szCs w:val="24"/>
              </w:rPr>
              <w:t>Nội dung thực hiện</w:t>
            </w:r>
          </w:p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661">
              <w:rPr>
                <w:rFonts w:ascii="Times New Roman" w:hAnsi="Times New Roman"/>
                <w:sz w:val="24"/>
                <w:szCs w:val="24"/>
              </w:rPr>
              <w:t>(Ghi cụ thể công việc)</w:t>
            </w: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661">
              <w:rPr>
                <w:rFonts w:ascii="Times New Roman" w:hAnsi="Times New Roman"/>
                <w:sz w:val="24"/>
                <w:szCs w:val="24"/>
              </w:rPr>
              <w:t>Kinh phí (từng công việc) đồng</w:t>
            </w: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5C" w:rsidRPr="00DC2661" w:rsidTr="00DC2661">
        <w:tc>
          <w:tcPr>
            <w:tcW w:w="135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87B5C" w:rsidRPr="00DC2661" w:rsidRDefault="00D87B5C" w:rsidP="00DC266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87B5C" w:rsidRDefault="00D87B5C" w:rsidP="00A9256A">
      <w:pPr>
        <w:pStyle w:val="ListParagraph"/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256A">
        <w:rPr>
          <w:rFonts w:ascii="Times New Roman" w:hAnsi="Times New Roman"/>
          <w:sz w:val="24"/>
          <w:szCs w:val="24"/>
        </w:rPr>
        <w:t>(Bằng chữ:</w:t>
      </w:r>
      <w:r>
        <w:rPr>
          <w:rFonts w:ascii="Times New Roman" w:hAnsi="Times New Roman"/>
          <w:sz w:val="24"/>
          <w:szCs w:val="24"/>
        </w:rPr>
        <w:t>………………………………………..)</w:t>
      </w:r>
    </w:p>
    <w:p w:rsidR="00D87B5C" w:rsidRDefault="00D87B5C" w:rsidP="00A9256A">
      <w:pPr>
        <w:pStyle w:val="ListParagraph"/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7B5C" w:rsidRDefault="00D87B5C" w:rsidP="00A9256A">
      <w:pPr>
        <w:pStyle w:val="ListParagraph"/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Trong đó:</w:t>
      </w:r>
      <w:r>
        <w:rPr>
          <w:rFonts w:ascii="Times New Roman" w:hAnsi="Times New Roman"/>
          <w:sz w:val="24"/>
          <w:szCs w:val="24"/>
        </w:rPr>
        <w:tab/>
        <w:t>Kinh phí từ Ngân sách nhà nước: ………………………………………………….</w:t>
      </w:r>
    </w:p>
    <w:p w:rsidR="00D87B5C" w:rsidRDefault="00D87B5C" w:rsidP="00A9256A">
      <w:pPr>
        <w:pStyle w:val="ListParagraph"/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Kinh phí từ các nguồn khác hỗ trợ:…………………………………………………</w:t>
      </w:r>
    </w:p>
    <w:p w:rsidR="00D87B5C" w:rsidRDefault="00D87B5C" w:rsidP="00A9256A">
      <w:pPr>
        <w:pStyle w:val="ListParagraph"/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Kinh phí thu hồi: …………………………………………………………………...</w:t>
      </w:r>
    </w:p>
    <w:p w:rsidR="00D87B5C" w:rsidRDefault="00D87B5C" w:rsidP="00A9256A">
      <w:pPr>
        <w:pStyle w:val="ListParagraph"/>
        <w:spacing w:before="240" w:after="0" w:line="240" w:lineRule="auto"/>
        <w:ind w:left="5040" w:firstLine="720"/>
        <w:jc w:val="both"/>
        <w:rPr>
          <w:rFonts w:ascii="Times New Roman" w:hAnsi="Times New Roman"/>
          <w:sz w:val="24"/>
          <w:szCs w:val="24"/>
        </w:rPr>
      </w:pPr>
    </w:p>
    <w:p w:rsidR="00D87B5C" w:rsidRDefault="00D87B5C" w:rsidP="00A9256A">
      <w:pPr>
        <w:pStyle w:val="ListParagraph"/>
        <w:spacing w:before="240" w:after="0" w:line="240" w:lineRule="auto"/>
        <w:ind w:left="504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Thừa Thiên Huế, ngày     tháng     năm 201..</w:t>
      </w:r>
    </w:p>
    <w:p w:rsidR="00D87B5C" w:rsidRDefault="00D87B5C" w:rsidP="00A9256A">
      <w:pPr>
        <w:pStyle w:val="ListParagraph"/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7B5C" w:rsidRPr="00A9256A" w:rsidRDefault="00D87B5C" w:rsidP="00A9256A">
      <w:pPr>
        <w:pStyle w:val="ListParagraph"/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Xác nhận của cơ quan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Chủ nhiệm đề tài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="00D87B5C" w:rsidRPr="00A9256A" w:rsidSect="00A9256A">
      <w:pgSz w:w="12240" w:h="15840"/>
      <w:pgMar w:top="720" w:right="1008" w:bottom="144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16361"/>
    <w:multiLevelType w:val="hybridMultilevel"/>
    <w:tmpl w:val="B8E48C5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1FE1"/>
    <w:rsid w:val="00023F5D"/>
    <w:rsid w:val="001C65C5"/>
    <w:rsid w:val="002D44B0"/>
    <w:rsid w:val="00652257"/>
    <w:rsid w:val="00730760"/>
    <w:rsid w:val="007371CD"/>
    <w:rsid w:val="00857081"/>
    <w:rsid w:val="009F2D7A"/>
    <w:rsid w:val="00A9256A"/>
    <w:rsid w:val="00AC58B4"/>
    <w:rsid w:val="00B25358"/>
    <w:rsid w:val="00B409A5"/>
    <w:rsid w:val="00BE6989"/>
    <w:rsid w:val="00CB39B0"/>
    <w:rsid w:val="00CE7A9E"/>
    <w:rsid w:val="00D87B5C"/>
    <w:rsid w:val="00DC2661"/>
    <w:rsid w:val="00E11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25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57081"/>
    <w:pPr>
      <w:ind w:left="720"/>
      <w:contextualSpacing/>
    </w:pPr>
  </w:style>
  <w:style w:type="table" w:styleId="TableGrid">
    <w:name w:val="Table Grid"/>
    <w:basedOn w:val="TableNormal"/>
    <w:uiPriority w:val="99"/>
    <w:rsid w:val="00A9256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1</Pages>
  <Words>122</Words>
  <Characters>698</Characters>
  <Application>Microsoft Office Outlook</Application>
  <DocSecurity>0</DocSecurity>
  <Lines>0</Lines>
  <Paragraphs>0</Paragraphs>
  <ScaleCrop>false</ScaleCrop>
  <Company>TU Wien - Campusversion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Thi Thuy Hang</dc:creator>
  <cp:keywords/>
  <dc:description/>
  <cp:lastModifiedBy>meigyoku</cp:lastModifiedBy>
  <cp:revision>7</cp:revision>
  <dcterms:created xsi:type="dcterms:W3CDTF">2014-11-10T02:29:00Z</dcterms:created>
  <dcterms:modified xsi:type="dcterms:W3CDTF">2015-04-02T08:46:00Z</dcterms:modified>
</cp:coreProperties>
</file>